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6/2026/408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chule am Froschenteich, Aufstockung - Kücheneinrichtun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ücheneinricht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